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F812" w14:textId="3524914F" w:rsidR="00BA00AB" w:rsidRDefault="00A648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SWAT</w:t>
      </w:r>
      <w:r>
        <w:rPr>
          <w:rFonts w:cs="Times New Roman"/>
          <w:szCs w:val="24"/>
        </w:rPr>
        <w:t xml:space="preserve">      (d.1435-6)</w:t>
      </w:r>
    </w:p>
    <w:p w14:paraId="05A3014F" w14:textId="21ABC42E" w:rsidR="00A6484D" w:rsidRDefault="00A648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Chaplain.</w:t>
      </w:r>
    </w:p>
    <w:p w14:paraId="596F2FC6" w14:textId="77777777" w:rsidR="00A6484D" w:rsidRDefault="00A6484D" w:rsidP="009139A6">
      <w:pPr>
        <w:pStyle w:val="NoSpacing"/>
        <w:rPr>
          <w:rFonts w:cs="Times New Roman"/>
          <w:szCs w:val="24"/>
        </w:rPr>
      </w:pPr>
    </w:p>
    <w:p w14:paraId="2C3662C0" w14:textId="77777777" w:rsidR="00A6484D" w:rsidRDefault="00A6484D" w:rsidP="009139A6">
      <w:pPr>
        <w:pStyle w:val="NoSpacing"/>
        <w:rPr>
          <w:rFonts w:cs="Times New Roman"/>
          <w:szCs w:val="24"/>
        </w:rPr>
      </w:pPr>
    </w:p>
    <w:p w14:paraId="221CE534" w14:textId="3D2FFB8C" w:rsidR="00A6484D" w:rsidRDefault="00A648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Jan 1436</w:t>
      </w:r>
      <w:r>
        <w:rPr>
          <w:rFonts w:cs="Times New Roman"/>
          <w:szCs w:val="24"/>
        </w:rPr>
        <w:tab/>
        <w:t>Administration of his lands and possessions was granted.</w:t>
      </w:r>
    </w:p>
    <w:p w14:paraId="3518FBE7" w14:textId="5703DB40" w:rsidR="00A6484D" w:rsidRDefault="00A648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(W.Y.R. p.162)</w:t>
      </w:r>
    </w:p>
    <w:p w14:paraId="5588517A" w14:textId="77777777" w:rsidR="00A6484D" w:rsidRDefault="00A6484D" w:rsidP="009139A6">
      <w:pPr>
        <w:pStyle w:val="NoSpacing"/>
        <w:rPr>
          <w:rFonts w:cs="Times New Roman"/>
          <w:szCs w:val="24"/>
        </w:rPr>
      </w:pPr>
    </w:p>
    <w:p w14:paraId="502E9EF6" w14:textId="77777777" w:rsidR="00A6484D" w:rsidRDefault="00A6484D" w:rsidP="009139A6">
      <w:pPr>
        <w:pStyle w:val="NoSpacing"/>
        <w:rPr>
          <w:rFonts w:cs="Times New Roman"/>
          <w:szCs w:val="24"/>
        </w:rPr>
      </w:pPr>
    </w:p>
    <w:p w14:paraId="1F96C008" w14:textId="2E5112AE" w:rsidR="00A6484D" w:rsidRPr="00A6484D" w:rsidRDefault="00A6484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25 October 2023</w:t>
      </w:r>
    </w:p>
    <w:sectPr w:rsidR="00A6484D" w:rsidRPr="00A648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BB282" w14:textId="77777777" w:rsidR="00A6484D" w:rsidRDefault="00A6484D" w:rsidP="009139A6">
      <w:r>
        <w:separator/>
      </w:r>
    </w:p>
  </w:endnote>
  <w:endnote w:type="continuationSeparator" w:id="0">
    <w:p w14:paraId="06324C7E" w14:textId="77777777" w:rsidR="00A6484D" w:rsidRDefault="00A6484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0F8D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9115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2C9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B72F" w14:textId="77777777" w:rsidR="00A6484D" w:rsidRDefault="00A6484D" w:rsidP="009139A6">
      <w:r>
        <w:separator/>
      </w:r>
    </w:p>
  </w:footnote>
  <w:footnote w:type="continuationSeparator" w:id="0">
    <w:p w14:paraId="50AD0C97" w14:textId="77777777" w:rsidR="00A6484D" w:rsidRDefault="00A6484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D4C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20E2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0CD4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484D"/>
    <w:rsid w:val="000666E0"/>
    <w:rsid w:val="002510B7"/>
    <w:rsid w:val="005C130B"/>
    <w:rsid w:val="00826F5C"/>
    <w:rsid w:val="009139A6"/>
    <w:rsid w:val="009448BB"/>
    <w:rsid w:val="00947624"/>
    <w:rsid w:val="00A3176C"/>
    <w:rsid w:val="00A6484D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B11A70"/>
  <w15:chartTrackingRefBased/>
  <w15:docId w15:val="{0C8280B8-02DD-4A58-AC59-747B60E0EB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2023-10-25T19:06:00Z</dcterms:created>
  <dcterms:modified xsi:type="dcterms:W3CDTF">2023-10-25T19:08:00Z</dcterms:modified>
</cp:coreProperties>
</file>